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D24AA" w14:textId="6E03D36C" w:rsidR="00E90E49" w:rsidRPr="00CE0424" w:rsidRDefault="00E90E49" w:rsidP="0035272D">
      <w:pPr>
        <w:pStyle w:val="3GPPHeader"/>
        <w:rPr>
          <w:sz w:val="32"/>
          <w:szCs w:val="32"/>
          <w:highlight w:val="yellow"/>
        </w:rPr>
      </w:pPr>
      <w:r w:rsidRPr="00CE0424">
        <w:t>3GPP TSG-RAN WG</w:t>
      </w:r>
      <w:r w:rsidR="00F20F5C">
        <w:t>2</w:t>
      </w:r>
      <w:r w:rsidRPr="00CE0424">
        <w:t xml:space="preserve"> #</w:t>
      </w:r>
      <w:r w:rsidR="00F20F5C">
        <w:t>1</w:t>
      </w:r>
      <w:r w:rsidR="00C268E6">
        <w:t>1</w:t>
      </w:r>
      <w:r w:rsidR="00D9310F">
        <w:t>3</w:t>
      </w:r>
      <w:r w:rsidR="005640C9">
        <w:t>bis-</w:t>
      </w:r>
      <w:r w:rsidR="00F20F5C">
        <w:t>e</w:t>
      </w:r>
      <w:r w:rsidRPr="00CE0424">
        <w:tab/>
      </w:r>
      <w:proofErr w:type="spellStart"/>
      <w:r w:rsidRPr="00CE0424">
        <w:rPr>
          <w:sz w:val="32"/>
          <w:szCs w:val="32"/>
        </w:rPr>
        <w:t>Tdoc</w:t>
      </w:r>
      <w:proofErr w:type="spellEnd"/>
      <w:r w:rsidRPr="00CE0424">
        <w:rPr>
          <w:sz w:val="32"/>
          <w:szCs w:val="32"/>
        </w:rPr>
        <w:t xml:space="preserve"> </w:t>
      </w:r>
      <w:r w:rsidR="0012556F" w:rsidRPr="0012556F">
        <w:rPr>
          <w:sz w:val="32"/>
          <w:szCs w:val="32"/>
        </w:rPr>
        <w:t>R2-2103646</w:t>
      </w:r>
    </w:p>
    <w:p w14:paraId="1D043878" w14:textId="77777777" w:rsidR="00E90E49" w:rsidRPr="00CE0424" w:rsidRDefault="00C268E6" w:rsidP="0035272D">
      <w:pPr>
        <w:pStyle w:val="3GPPHeader"/>
      </w:pPr>
      <w:r>
        <w:t xml:space="preserve">Electronic meeting, </w:t>
      </w:r>
      <w:r w:rsidR="00D9310F" w:rsidRPr="00D9310F">
        <w:t>2021-0</w:t>
      </w:r>
      <w:r w:rsidR="005640C9">
        <w:t>4</w:t>
      </w:r>
      <w:r w:rsidR="00D9310F" w:rsidRPr="00D9310F">
        <w:t>-</w:t>
      </w:r>
      <w:r w:rsidR="005640C9">
        <w:t>12 – 2021-04-</w:t>
      </w:r>
      <w:r w:rsidR="001F5693">
        <w:t>20</w:t>
      </w:r>
    </w:p>
    <w:p w14:paraId="33EAABC7" w14:textId="647617B5" w:rsidR="00E90E49" w:rsidRPr="00CE0424" w:rsidRDefault="00E90E49" w:rsidP="006B0E78">
      <w:pPr>
        <w:pStyle w:val="3GPPHeader"/>
      </w:pPr>
      <w:r w:rsidRPr="00CE0424">
        <w:t>Agenda Item:</w:t>
      </w:r>
      <w:r w:rsidRPr="00CE0424">
        <w:tab/>
      </w:r>
      <w:r w:rsidR="00CD4E62">
        <w:t>8.8.2</w:t>
      </w:r>
    </w:p>
    <w:p w14:paraId="4CCCBA0C" w14:textId="77777777" w:rsidR="00E90E49" w:rsidRPr="00CE0424" w:rsidRDefault="003D3C45" w:rsidP="0035272D">
      <w:pPr>
        <w:pStyle w:val="3GPPHeader"/>
      </w:pPr>
      <w:r>
        <w:t>Source:</w:t>
      </w:r>
      <w:r w:rsidR="00E90E49" w:rsidRPr="00CE0424">
        <w:tab/>
      </w:r>
      <w:r w:rsidR="00F64C2B" w:rsidRPr="00CE0424">
        <w:t>Ericsson</w:t>
      </w:r>
    </w:p>
    <w:p w14:paraId="650A4682" w14:textId="15FAAFFE" w:rsidR="00E90E49" w:rsidRPr="00CE0424" w:rsidRDefault="003D3C45" w:rsidP="0035272D">
      <w:pPr>
        <w:pStyle w:val="3GPPHeader"/>
      </w:pPr>
      <w:r>
        <w:t>Title:</w:t>
      </w:r>
      <w:r w:rsidR="00E90E49" w:rsidRPr="00CE0424">
        <w:tab/>
      </w:r>
      <w:r w:rsidR="00BB1267">
        <w:t>On s</w:t>
      </w:r>
      <w:r w:rsidR="004C6FF7">
        <w:t xml:space="preserve">olution for </w:t>
      </w:r>
      <w:r w:rsidR="00BB1267">
        <w:t>RAN slicing enhancement</w:t>
      </w:r>
    </w:p>
    <w:p w14:paraId="563FD57F" w14:textId="77777777" w:rsidR="00E90E49" w:rsidRPr="00CE0424" w:rsidRDefault="00E90E49" w:rsidP="0035272D">
      <w:pPr>
        <w:pStyle w:val="3GPPHeader"/>
      </w:pPr>
      <w:r w:rsidRPr="00CE0424">
        <w:t xml:space="preserve">Document </w:t>
      </w:r>
      <w:r w:rsidRPr="00CD4E62">
        <w:t>for:</w:t>
      </w:r>
      <w:r w:rsidRPr="00CD4E62">
        <w:tab/>
        <w:t>Discussion, Decision</w:t>
      </w:r>
    </w:p>
    <w:p w14:paraId="77410352" w14:textId="77777777" w:rsidR="00E90E49" w:rsidRPr="00CE0424" w:rsidRDefault="00230D18" w:rsidP="00CE0424">
      <w:pPr>
        <w:pStyle w:val="Heading1"/>
      </w:pPr>
      <w:r>
        <w:t>1</w:t>
      </w:r>
      <w:r>
        <w:tab/>
      </w:r>
      <w:r w:rsidR="00E90E49" w:rsidRPr="00CE0424">
        <w:t>Introduction</w:t>
      </w:r>
    </w:p>
    <w:p w14:paraId="2B835362" w14:textId="5EE1640F" w:rsidR="00FA2904" w:rsidRPr="0035272D" w:rsidRDefault="009B5543" w:rsidP="00FA2904">
      <w:r>
        <w:t xml:space="preserve">RAN#91e agreed a </w:t>
      </w:r>
      <w:r w:rsidRPr="009B5543">
        <w:t>New WID on enhancement of RAN Slicing for NR</w:t>
      </w:r>
    </w:p>
    <w:p w14:paraId="0EA91739" w14:textId="09C0DD02" w:rsidR="00E66A50" w:rsidRDefault="00E66A50" w:rsidP="00E66A50">
      <w:r>
        <w:t xml:space="preserve">In this document, we examine a possible solution for the WI objective </w:t>
      </w:r>
      <w:r w:rsidR="009B5543">
        <w:t>1.a</w:t>
      </w:r>
      <w:r>
        <w:t xml:space="preserve">, while the principle that all cells in a TA support the same set of slices is maintained. </w:t>
      </w:r>
    </w:p>
    <w:p w14:paraId="238E2F4E" w14:textId="77777777" w:rsidR="009B5543" w:rsidRPr="009B5543" w:rsidRDefault="009B5543" w:rsidP="009B5543">
      <w:pPr>
        <w:numPr>
          <w:ilvl w:val="0"/>
          <w:numId w:val="28"/>
        </w:numPr>
        <w:overflowPunct/>
        <w:autoSpaceDE/>
        <w:autoSpaceDN/>
        <w:adjustRightInd/>
        <w:spacing w:afterLines="50" w:line="256" w:lineRule="auto"/>
        <w:ind w:left="1440"/>
        <w:jc w:val="left"/>
        <w:textAlignment w:val="auto"/>
        <w:rPr>
          <w:rFonts w:asciiTheme="minorHAnsi" w:hAnsiTheme="minorHAnsi"/>
          <w:color w:val="7030A0"/>
          <w:lang w:eastAsia="en-US"/>
        </w:rPr>
      </w:pPr>
      <w:r w:rsidRPr="009B5543">
        <w:rPr>
          <w:rFonts w:hint="eastAsia"/>
          <w:color w:val="7030A0"/>
        </w:rPr>
        <w:t xml:space="preserve">To assist cell reselection, broadcast the supported slice info of the current cell and neighbour cells, and cell reselection priority per slice in system information message. </w:t>
      </w:r>
    </w:p>
    <w:p w14:paraId="130D5B81" w14:textId="10204186" w:rsidR="004000E8" w:rsidRDefault="00230D18" w:rsidP="00CE0424">
      <w:pPr>
        <w:pStyle w:val="Heading1"/>
      </w:pPr>
      <w:bookmarkStart w:id="0" w:name="_Ref178064866"/>
      <w:r>
        <w:t>2</w:t>
      </w:r>
      <w:r>
        <w:tab/>
      </w:r>
      <w:r w:rsidR="004000E8" w:rsidRPr="00CE0424">
        <w:t>Discussion</w:t>
      </w:r>
      <w:bookmarkEnd w:id="0"/>
    </w:p>
    <w:p w14:paraId="58E3F4C6" w14:textId="6744E439" w:rsidR="008105A6" w:rsidRDefault="008105A6" w:rsidP="008105A6">
      <w:pPr>
        <w:pStyle w:val="Heading2"/>
      </w:pPr>
      <w:r>
        <w:t xml:space="preserve">2.1 Solution </w:t>
      </w:r>
      <w:r w:rsidR="00594F3F">
        <w:t xml:space="preserve">outline </w:t>
      </w:r>
      <w:r>
        <w:t xml:space="preserve">for </w:t>
      </w:r>
      <w:r w:rsidR="00594F3F">
        <w:t>slice-based cell re-selection</w:t>
      </w:r>
    </w:p>
    <w:p w14:paraId="6F5E4B5C" w14:textId="4EF4EC6C" w:rsidR="00196F01" w:rsidRDefault="00CA5F3A" w:rsidP="0035272D">
      <w:r>
        <w:t xml:space="preserve">According to existing slicing mechanisms, a UE indicates its wish to communicate via certain slice in NAS registration procedure. If access to the slice </w:t>
      </w:r>
      <w:r w:rsidR="00DC7477">
        <w:t>is</w:t>
      </w:r>
      <w:r>
        <w:t xml:space="preserve"> granted by the CN, the S-NSSAI is listed in </w:t>
      </w:r>
      <w:r w:rsidR="004E4FF0">
        <w:t>“</w:t>
      </w:r>
      <w:r>
        <w:t>Allowed NSSAI</w:t>
      </w:r>
      <w:r w:rsidR="004E4FF0">
        <w:t>”</w:t>
      </w:r>
      <w:r>
        <w:t>. This is valid until next time the UE triggers a NAS registration, typically at RA border.</w:t>
      </w:r>
      <w:r w:rsidR="00670592">
        <w:t xml:space="preserve"> This means </w:t>
      </w:r>
      <w:r w:rsidR="004E4FF0">
        <w:t xml:space="preserve">that UE expects that the list of slices in “Allowed NSSAI” is available for access </w:t>
      </w:r>
      <w:r w:rsidR="00670592">
        <w:t>in all cells that broadcast a TAI of the TA list that UE receives in the NAS registration response.</w:t>
      </w:r>
    </w:p>
    <w:p w14:paraId="038112D7" w14:textId="05F4AC25" w:rsidR="00670592" w:rsidRDefault="00670592" w:rsidP="0035272D">
      <w:r>
        <w:t>As consequence, there is no need to introduce slice information in SIB for a (camped) cell for this purpose.</w:t>
      </w:r>
    </w:p>
    <w:p w14:paraId="6E6AAF95" w14:textId="1896278E" w:rsidR="00670592" w:rsidRDefault="00DC7477" w:rsidP="00DC7477">
      <w:pPr>
        <w:pStyle w:val="Observation"/>
      </w:pPr>
      <w:bookmarkStart w:id="1" w:name="_Toc68182064"/>
      <w:r>
        <w:t>There is n</w:t>
      </w:r>
      <w:r w:rsidR="00670592">
        <w:t xml:space="preserve">o need to </w:t>
      </w:r>
      <w:r w:rsidR="00FA2904">
        <w:t>introduce</w:t>
      </w:r>
      <w:r w:rsidR="00670592">
        <w:t xml:space="preserve"> new slice information in SIB to indicate slice availability</w:t>
      </w:r>
      <w:r w:rsidR="004E4FF0">
        <w:t xml:space="preserve"> for a cell</w:t>
      </w:r>
      <w:r w:rsidR="00670592">
        <w:t xml:space="preserve">, this is </w:t>
      </w:r>
      <w:r w:rsidR="00C705AA">
        <w:t xml:space="preserve">already </w:t>
      </w:r>
      <w:r w:rsidR="00670592">
        <w:t xml:space="preserve">indicated by the </w:t>
      </w:r>
      <w:r w:rsidR="00FA2904">
        <w:t>TAI (</w:t>
      </w:r>
      <w:r w:rsidR="00670592">
        <w:t xml:space="preserve">TAC </w:t>
      </w:r>
      <w:r w:rsidR="00C705AA">
        <w:t>+ PLMN id</w:t>
      </w:r>
      <w:r w:rsidR="00670592">
        <w:t xml:space="preserve"> in SIB1</w:t>
      </w:r>
      <w:r w:rsidR="00FA2904">
        <w:t>)</w:t>
      </w:r>
      <w:r w:rsidR="00670592">
        <w:t>.</w:t>
      </w:r>
      <w:bookmarkEnd w:id="1"/>
    </w:p>
    <w:p w14:paraId="345FB8CE" w14:textId="16AA3FAE" w:rsidR="00EC7130" w:rsidRDefault="00DC7477" w:rsidP="0035272D">
      <w:r>
        <w:t>To satisfy the WI objective on assisting cell re-selection, slice info</w:t>
      </w:r>
      <w:r w:rsidR="00712990">
        <w:t>rmation</w:t>
      </w:r>
      <w:r>
        <w:t xml:space="preserve"> </w:t>
      </w:r>
      <w:r w:rsidR="00712990">
        <w:t xml:space="preserve">(and cell re-selection priority) </w:t>
      </w:r>
      <w:r>
        <w:t>can be introduce</w:t>
      </w:r>
      <w:r w:rsidR="00712990">
        <w:t>d</w:t>
      </w:r>
      <w:r>
        <w:t xml:space="preserve"> per neighbouring frequency</w:t>
      </w:r>
      <w:r w:rsidR="003B4590">
        <w:t xml:space="preserve"> (inter-frequency)</w:t>
      </w:r>
      <w:r w:rsidR="00C705AA">
        <w:t xml:space="preserve"> in SIB</w:t>
      </w:r>
      <w:r w:rsidR="00712990">
        <w:t xml:space="preserve">. This information can be used by </w:t>
      </w:r>
      <w:r w:rsidR="00EC7130">
        <w:t xml:space="preserve">network operator to steer </w:t>
      </w:r>
      <w:r w:rsidR="00712990">
        <w:t xml:space="preserve">the UE to camp on a cell on </w:t>
      </w:r>
      <w:r w:rsidR="00EC0424">
        <w:t xml:space="preserve">a </w:t>
      </w:r>
      <w:r w:rsidR="00712990">
        <w:t xml:space="preserve">frequency </w:t>
      </w:r>
      <w:r w:rsidR="003B4590">
        <w:t>that</w:t>
      </w:r>
      <w:r w:rsidR="00712990">
        <w:t xml:space="preserve"> the network operator prefers that UE shall use to access the slice. </w:t>
      </w:r>
      <w:r w:rsidR="00C705AA">
        <w:t>A UE that at some time intends to access a slice can prepare this by following inter-</w:t>
      </w:r>
      <w:proofErr w:type="gramStart"/>
      <w:r w:rsidR="00C705AA">
        <w:t>frequency  slice</w:t>
      </w:r>
      <w:proofErr w:type="gramEnd"/>
      <w:r w:rsidR="00C705AA">
        <w:t xml:space="preserve"> information in SIB, and re-select to cell on other frequency</w:t>
      </w:r>
      <w:r w:rsidR="00015F0A">
        <w:t xml:space="preserve"> (if in coverage). Otherwise UE will remain camped on the first cell.</w:t>
      </w:r>
    </w:p>
    <w:p w14:paraId="13237901" w14:textId="0355B29A" w:rsidR="00EC7130" w:rsidRDefault="00EC7130" w:rsidP="0035272D">
      <w:r>
        <w:t xml:space="preserve">With existing mechanisms, it is possible to handover or redirect the UE to cell on other frequency, provided network knows UE is in coverage of cell on the other frequency (by UE measurements or overlapping coverage). The network can </w:t>
      </w:r>
      <w:r w:rsidR="00D31716">
        <w:t xml:space="preserve">(already when </w:t>
      </w:r>
      <w:r w:rsidR="00C705AA">
        <w:t xml:space="preserve">UE </w:t>
      </w:r>
      <w:r w:rsidR="00D31716">
        <w:t xml:space="preserve">performs NAS registration) </w:t>
      </w:r>
      <w:r>
        <w:t xml:space="preserve">provide the UE with dedicated frequency priorities </w:t>
      </w:r>
      <w:r w:rsidR="00D31716">
        <w:t xml:space="preserve">(in </w:t>
      </w:r>
      <w:proofErr w:type="spellStart"/>
      <w:r w:rsidR="00D31716" w:rsidRPr="00015F0A">
        <w:rPr>
          <w:i/>
          <w:iCs/>
        </w:rPr>
        <w:t>RRCRelease</w:t>
      </w:r>
      <w:proofErr w:type="spellEnd"/>
      <w:r w:rsidR="00D31716">
        <w:t xml:space="preserve">) </w:t>
      </w:r>
      <w:r>
        <w:t>to steer the UE cell re-selection</w:t>
      </w:r>
      <w:r w:rsidR="00D31716">
        <w:t xml:space="preserve">. This camping preference remains until next time UE enters (or rather leaves) </w:t>
      </w:r>
      <w:proofErr w:type="spellStart"/>
      <w:r w:rsidR="00D31716">
        <w:t>RRC_Connected</w:t>
      </w:r>
      <w:proofErr w:type="spellEnd"/>
      <w:r w:rsidR="003B4590">
        <w:t xml:space="preserve">, e.g. next time UE performs NAS registration (or RAU in </w:t>
      </w:r>
      <w:proofErr w:type="spellStart"/>
      <w:r w:rsidR="003B4590">
        <w:t>RRC_Inactive</w:t>
      </w:r>
      <w:proofErr w:type="spellEnd"/>
      <w:r w:rsidR="003B4590">
        <w:t>)</w:t>
      </w:r>
      <w:r w:rsidR="004E4FF0">
        <w:t>.</w:t>
      </w:r>
    </w:p>
    <w:p w14:paraId="1A037FA3" w14:textId="46DDB555" w:rsidR="00EC7130" w:rsidRPr="00D31716" w:rsidRDefault="004D4CDB" w:rsidP="0035272D">
      <w:r>
        <w:t>A</w:t>
      </w:r>
      <w:r w:rsidR="00EC7130" w:rsidRPr="00D31716">
        <w:t>dvantage</w:t>
      </w:r>
      <w:r w:rsidR="00F04CD5">
        <w:t>s</w:t>
      </w:r>
      <w:r w:rsidR="00EC7130" w:rsidRPr="00D31716">
        <w:t xml:space="preserve"> with a SIB solution </w:t>
      </w:r>
      <w:r w:rsidR="00F04CD5">
        <w:t xml:space="preserve">where during the </w:t>
      </w:r>
      <w:r w:rsidR="00EC7130" w:rsidRPr="00D31716">
        <w:t xml:space="preserve">SI phase </w:t>
      </w:r>
      <w:r w:rsidR="005C74F2">
        <w:t xml:space="preserve">claimed as </w:t>
      </w:r>
      <w:proofErr w:type="gramStart"/>
      <w:r w:rsidR="005C74F2">
        <w:t xml:space="preserve">e.g. </w:t>
      </w:r>
      <w:r w:rsidR="00D31716" w:rsidRPr="00D31716">
        <w:t>:</w:t>
      </w:r>
      <w:proofErr w:type="gramEnd"/>
    </w:p>
    <w:p w14:paraId="40D0CF9D" w14:textId="64307143" w:rsidR="00EC7130" w:rsidRPr="00D31716" w:rsidRDefault="00EC7130" w:rsidP="00354DF5">
      <w:pPr>
        <w:pStyle w:val="ListParagraph"/>
        <w:numPr>
          <w:ilvl w:val="0"/>
          <w:numId w:val="25"/>
        </w:numPr>
      </w:pPr>
      <w:r w:rsidRPr="00D31716">
        <w:t>Delay due to measurements/re-direct/handover is avoided</w:t>
      </w:r>
      <w:r w:rsidR="00D31716">
        <w:t xml:space="preserve"> (size of the delay was never quantified in the system study)</w:t>
      </w:r>
    </w:p>
    <w:p w14:paraId="53B41AE7" w14:textId="1FF3E5E5" w:rsidR="00EC7130" w:rsidRPr="00D31716" w:rsidRDefault="00D31716" w:rsidP="00354DF5">
      <w:pPr>
        <w:pStyle w:val="ListParagraph"/>
        <w:numPr>
          <w:ilvl w:val="0"/>
          <w:numId w:val="25"/>
        </w:numPr>
      </w:pPr>
      <w:r w:rsidRPr="00D31716">
        <w:t xml:space="preserve">Network processing for redirect/handover </w:t>
      </w:r>
      <w:r w:rsidR="003B4590">
        <w:t>can be avoided</w:t>
      </w:r>
    </w:p>
    <w:p w14:paraId="51FC4185" w14:textId="7BE2391B" w:rsidR="00D31716" w:rsidRPr="00D31716" w:rsidRDefault="00D31716" w:rsidP="00354DF5">
      <w:pPr>
        <w:pStyle w:val="ListParagraph"/>
        <w:numPr>
          <w:ilvl w:val="0"/>
          <w:numId w:val="25"/>
        </w:numPr>
      </w:pPr>
      <w:r w:rsidRPr="00D31716">
        <w:t xml:space="preserve">Network preferences for UE </w:t>
      </w:r>
      <w:r w:rsidR="003B4590">
        <w:t>cell/frequency re-selection and camping</w:t>
      </w:r>
      <w:r w:rsidRPr="00D31716">
        <w:t xml:space="preserve"> may vary within the registration area</w:t>
      </w:r>
    </w:p>
    <w:p w14:paraId="4C5E9E6D" w14:textId="77777777" w:rsidR="000F4517" w:rsidRDefault="000F4517" w:rsidP="004D4CDB"/>
    <w:p w14:paraId="7A12552D" w14:textId="353EFC37" w:rsidR="00D31716" w:rsidRDefault="004D4CDB" w:rsidP="004D4CDB">
      <w:r>
        <w:lastRenderedPageBreak/>
        <w:t>Some companies also claimed these gains are not enough motivation for change.</w:t>
      </w:r>
    </w:p>
    <w:p w14:paraId="552E1996" w14:textId="77777777" w:rsidR="004D4CDB" w:rsidRPr="00D31716" w:rsidRDefault="004D4CDB" w:rsidP="0073728E"/>
    <w:p w14:paraId="6D262165" w14:textId="4F051946" w:rsidR="00196F01" w:rsidRDefault="003B4590" w:rsidP="00C705AA">
      <w:pPr>
        <w:pStyle w:val="Observation"/>
      </w:pPr>
      <w:bookmarkStart w:id="2" w:name="_Toc68182065"/>
      <w:r>
        <w:t>Providing slice information in SIB per inter-frequency gives some advantages a</w:t>
      </w:r>
      <w:r w:rsidR="00712990">
        <w:t>s compared to existing mechanisms</w:t>
      </w:r>
      <w:r>
        <w:t xml:space="preserve"> based on network </w:t>
      </w:r>
      <w:r w:rsidR="00C705AA">
        <w:t>handover/</w:t>
      </w:r>
      <w:r>
        <w:t>re</w:t>
      </w:r>
      <w:r w:rsidR="00015F0A">
        <w:t>-</w:t>
      </w:r>
      <w:r>
        <w:t xml:space="preserve">direct </w:t>
      </w:r>
      <w:r w:rsidR="00C705AA">
        <w:t xml:space="preserve">and dedicated frequency priorities in </w:t>
      </w:r>
      <w:proofErr w:type="spellStart"/>
      <w:r w:rsidR="00C705AA" w:rsidRPr="00015F0A">
        <w:rPr>
          <w:i/>
          <w:iCs/>
        </w:rPr>
        <w:t>RRCRelease</w:t>
      </w:r>
      <w:proofErr w:type="spellEnd"/>
      <w:r w:rsidR="00C705AA">
        <w:t>.</w:t>
      </w:r>
      <w:bookmarkEnd w:id="2"/>
    </w:p>
    <w:p w14:paraId="31E742CD" w14:textId="1DA05D33" w:rsidR="00C80101" w:rsidRDefault="00C80101" w:rsidP="0035272D"/>
    <w:p w14:paraId="2C24310A" w14:textId="6BE7AE84" w:rsidR="00CD4E62" w:rsidRDefault="00CD4E62" w:rsidP="00CD4E62">
      <w:pPr>
        <w:pStyle w:val="Proposal"/>
      </w:pPr>
      <w:bookmarkStart w:id="3" w:name="_Toc68182066"/>
      <w:r>
        <w:t>RAN2 to discuss if solution outlined above can be used as baseline solution for this WI.</w:t>
      </w:r>
      <w:bookmarkEnd w:id="3"/>
    </w:p>
    <w:p w14:paraId="5106DEDD" w14:textId="2D5358E9" w:rsidR="00354DF5" w:rsidRDefault="00354DF5" w:rsidP="00354DF5">
      <w:pPr>
        <w:pStyle w:val="Heading2"/>
      </w:pPr>
      <w:r>
        <w:t>2.2 Further details on the solution</w:t>
      </w:r>
    </w:p>
    <w:p w14:paraId="234F8C5E" w14:textId="6BB2E856" w:rsidR="00010C76" w:rsidRDefault="00010C76" w:rsidP="0035272D">
      <w:r>
        <w:t xml:space="preserve">Despite </w:t>
      </w:r>
      <w:r w:rsidR="00354DF5">
        <w:t xml:space="preserve">that the </w:t>
      </w:r>
      <w:r>
        <w:t xml:space="preserve">solution </w:t>
      </w:r>
      <w:r w:rsidR="00354DF5">
        <w:t xml:space="preserve">outlined in previous section </w:t>
      </w:r>
      <w:r>
        <w:t>aligns with existing principle</w:t>
      </w:r>
      <w:r w:rsidR="00757849">
        <w:t>s</w:t>
      </w:r>
      <w:r>
        <w:t xml:space="preserve"> on that the same set of slices are available in all cells of a TA/RA, there are several parts of the solution that need </w:t>
      </w:r>
      <w:r w:rsidR="00767E2C">
        <w:t xml:space="preserve">not only RAN2 discussion, but </w:t>
      </w:r>
      <w:r>
        <w:t>coordination with other groups</w:t>
      </w:r>
      <w:r w:rsidR="00767E2C">
        <w:t xml:space="preserve"> (</w:t>
      </w:r>
      <w:r>
        <w:t>and likely need to be covered in specifications by other groups</w:t>
      </w:r>
      <w:r w:rsidR="00767E2C">
        <w:t>).</w:t>
      </w:r>
    </w:p>
    <w:p w14:paraId="4600EEDA" w14:textId="3586B4B4" w:rsidR="00757849" w:rsidRDefault="00757849" w:rsidP="0035272D">
      <w:r>
        <w:t xml:space="preserve">In TR 38.832 </w:t>
      </w:r>
      <w:r w:rsidR="000F4517">
        <w:t xml:space="preserve">the following </w:t>
      </w:r>
      <w:r>
        <w:t>is stated:</w:t>
      </w:r>
    </w:p>
    <w:p w14:paraId="7BEDED99" w14:textId="499B3818" w:rsidR="00757849" w:rsidRDefault="00757849" w:rsidP="00757849">
      <w:pPr>
        <w:ind w:left="567"/>
        <w:rPr>
          <w:color w:val="7030A0"/>
          <w:lang w:val="en-US"/>
        </w:rPr>
      </w:pPr>
      <w:r w:rsidRPr="00757849">
        <w:rPr>
          <w:color w:val="7030A0"/>
        </w:rPr>
        <w:t xml:space="preserve"> “</w:t>
      </w:r>
      <w:r w:rsidRPr="00757849">
        <w:rPr>
          <w:color w:val="7030A0"/>
          <w:lang w:val="en-US"/>
        </w:rPr>
        <w:t xml:space="preserve">The slice info may </w:t>
      </w:r>
      <w:proofErr w:type="gramStart"/>
      <w:r w:rsidRPr="00757849">
        <w:rPr>
          <w:color w:val="7030A0"/>
          <w:lang w:val="en-US"/>
        </w:rPr>
        <w:t>be:</w:t>
      </w:r>
      <w:proofErr w:type="gramEnd"/>
      <w:r w:rsidRPr="00757849">
        <w:rPr>
          <w:color w:val="7030A0"/>
          <w:lang w:val="en-US"/>
        </w:rPr>
        <w:t xml:space="preserve"> providing only SST, on-demand SIB, SIB segmentation, slice grouping (if any), or slice associated UAC information where other solutions are not precluded. Details can be discussed in WI phase.”</w:t>
      </w:r>
    </w:p>
    <w:p w14:paraId="0AF7407B" w14:textId="77777777" w:rsidR="00310C6B" w:rsidRDefault="00757849" w:rsidP="00757849">
      <w:r w:rsidRPr="00757849">
        <w:t xml:space="preserve">Using only the SST would not be enough as it would not give the </w:t>
      </w:r>
      <w:r>
        <w:t xml:space="preserve">sufficient flexibility </w:t>
      </w:r>
      <w:r w:rsidRPr="00757849">
        <w:t>to differentiate different requirements for network slices</w:t>
      </w:r>
      <w:r>
        <w:t xml:space="preserve">. There may </w:t>
      </w:r>
      <w:r w:rsidR="001F5139">
        <w:t xml:space="preserve">also </w:t>
      </w:r>
      <w:r>
        <w:t>be similar security/p</w:t>
      </w:r>
      <w:r w:rsidRPr="00757849">
        <w:t xml:space="preserve">rivacy </w:t>
      </w:r>
      <w:r>
        <w:t>concern as for broadcasting S-NSSAI (SA3</w:t>
      </w:r>
      <w:r w:rsidR="009B5543">
        <w:t xml:space="preserve"> </w:t>
      </w:r>
      <w:r w:rsidRPr="00757849">
        <w:t>issu</w:t>
      </w:r>
      <w:r>
        <w:t>e)</w:t>
      </w:r>
      <w:r w:rsidRPr="00757849">
        <w:t xml:space="preserve">. </w:t>
      </w:r>
      <w:r w:rsidR="001F5139">
        <w:t>“On-demand SIB” and “</w:t>
      </w:r>
      <w:r w:rsidRPr="00757849">
        <w:t>SIB segmentation</w:t>
      </w:r>
      <w:r w:rsidR="001F5139">
        <w:t xml:space="preserve">” are existing mechanisms to handle SIB payload size </w:t>
      </w:r>
      <w:r w:rsidR="00F90E99">
        <w:t>issues but</w:t>
      </w:r>
      <w:r w:rsidR="001F5139">
        <w:t xml:space="preserve"> are not own solutions of slice information format. </w:t>
      </w:r>
      <w:r w:rsidRPr="00757849">
        <w:t xml:space="preserve">Slice association to UAC information could be possible, but the slice information in UAC is limited in size and the UAC grouping is for a different purpose </w:t>
      </w:r>
      <w:r w:rsidR="001F5139">
        <w:t>(</w:t>
      </w:r>
      <w:r w:rsidRPr="00757849">
        <w:t>to handle congestion situations</w:t>
      </w:r>
      <w:r w:rsidR="001F5139">
        <w:t>)</w:t>
      </w:r>
      <w:r w:rsidRPr="00757849">
        <w:t xml:space="preserve"> rather than </w:t>
      </w:r>
      <w:r w:rsidR="001F5139">
        <w:t xml:space="preserve">steering UE cell camping to cells/frequencies. In our view </w:t>
      </w:r>
      <w:r w:rsidR="00EC0424">
        <w:t xml:space="preserve">a </w:t>
      </w:r>
      <w:r w:rsidR="001F5139">
        <w:t>“slice grouping” is the only feasible candidate</w:t>
      </w:r>
      <w:r w:rsidR="00354DF5">
        <w:t xml:space="preserve">. </w:t>
      </w:r>
      <w:r w:rsidR="00FB1EFB">
        <w:t>A straightforward solution to allocate such “slice grouping” would be in the NAS registration procedure.</w:t>
      </w:r>
      <w:r w:rsidR="00EC0424">
        <w:t xml:space="preserve"> </w:t>
      </w:r>
    </w:p>
    <w:p w14:paraId="0A8847FB" w14:textId="3DEE3DB5" w:rsidR="00942359" w:rsidRDefault="00310C6B" w:rsidP="00192371">
      <w:r>
        <w:t xml:space="preserve">Furthermore, in existing solution based on dedicated signalling </w:t>
      </w:r>
      <w:r w:rsidR="00192371">
        <w:t xml:space="preserve">the operator preference is reflected by RFSP and Allowed NSSAI. </w:t>
      </w:r>
      <w:r>
        <w:t xml:space="preserve">RAN2 and other groups need to study </w:t>
      </w:r>
      <w:r w:rsidR="00192371">
        <w:t xml:space="preserve">how this principle is maintained with new </w:t>
      </w:r>
      <w:r>
        <w:t>slice groupings</w:t>
      </w:r>
      <w:r w:rsidR="00192371">
        <w:t xml:space="preserve"> and priorities in </w:t>
      </w:r>
      <w:r>
        <w:t xml:space="preserve">SIB inter-frequency </w:t>
      </w:r>
      <w:r w:rsidR="00192371">
        <w:t>information.</w:t>
      </w:r>
      <w:r w:rsidR="000F4517">
        <w:t xml:space="preserve"> </w:t>
      </w:r>
      <w:r w:rsidR="00942359">
        <w:t xml:space="preserve">We expect that the need for inter-WG coordination is anyway </w:t>
      </w:r>
      <w:r w:rsidR="000F4517">
        <w:t>smaller</w:t>
      </w:r>
      <w:r w:rsidR="00942359">
        <w:t xml:space="preserve"> if the principle that all cells in a TA support the same set of slices is maintained.</w:t>
      </w:r>
    </w:p>
    <w:p w14:paraId="7C821B38" w14:textId="77777777" w:rsidR="00F90E99" w:rsidRDefault="00F90E99" w:rsidP="00F90E99"/>
    <w:p w14:paraId="7568FD96" w14:textId="2B61BDA5" w:rsidR="00F90E99" w:rsidRDefault="00FB1EFB" w:rsidP="00192371">
      <w:pPr>
        <w:pStyle w:val="Proposal"/>
      </w:pPr>
      <w:bookmarkStart w:id="4" w:name="_Toc68182067"/>
      <w:r>
        <w:t xml:space="preserve">RAN2 to discuss </w:t>
      </w:r>
      <w:r w:rsidR="00F90E99">
        <w:t>further details on the solution and involve other groups when needed</w:t>
      </w:r>
      <w:r w:rsidR="007D1DCC">
        <w:t xml:space="preserve">, e.g. on the </w:t>
      </w:r>
      <w:bookmarkStart w:id="5" w:name="_Hlk49434829"/>
      <w:r w:rsidR="007D1DCC">
        <w:t>c</w:t>
      </w:r>
      <w:r w:rsidR="00F90E99" w:rsidRPr="00F90E99">
        <w:t>ontent</w:t>
      </w:r>
      <w:r w:rsidR="007D1DCC">
        <w:t xml:space="preserve"> and </w:t>
      </w:r>
      <w:r w:rsidR="00F90E99" w:rsidRPr="00F90E99">
        <w:t xml:space="preserve">format </w:t>
      </w:r>
      <w:r w:rsidR="00E66A50">
        <w:t xml:space="preserve">of </w:t>
      </w:r>
      <w:r w:rsidR="00F90E99" w:rsidRPr="00F90E99">
        <w:t>“slice information”</w:t>
      </w:r>
      <w:r w:rsidR="007D1DCC">
        <w:t xml:space="preserve"> and “priority” in SIB Inter-frequency information, as well as in </w:t>
      </w:r>
      <w:r w:rsidR="00942359">
        <w:t>dedicated signalling (</w:t>
      </w:r>
      <w:proofErr w:type="spellStart"/>
      <w:r w:rsidR="00942359" w:rsidRPr="0073728E">
        <w:rPr>
          <w:i/>
          <w:iCs/>
        </w:rPr>
        <w:t>RRCRelease</w:t>
      </w:r>
      <w:proofErr w:type="spellEnd"/>
      <w:r w:rsidR="00942359">
        <w:t>)</w:t>
      </w:r>
      <w:r w:rsidR="000F4517">
        <w:t>.</w:t>
      </w:r>
      <w:bookmarkEnd w:id="4"/>
      <w:r w:rsidR="00E66A50">
        <w:br/>
      </w:r>
    </w:p>
    <w:p w14:paraId="0D08861E" w14:textId="0C8C4429" w:rsidR="00E66A50" w:rsidRDefault="00E66A50" w:rsidP="00E66A50">
      <w:pPr>
        <w:pStyle w:val="Proposal"/>
        <w:numPr>
          <w:ilvl w:val="0"/>
          <w:numId w:val="0"/>
        </w:numPr>
        <w:ind w:left="1701"/>
      </w:pPr>
    </w:p>
    <w:p w14:paraId="202EE331" w14:textId="77777777" w:rsidR="00E66A50" w:rsidRPr="00CE0424" w:rsidRDefault="00E66A50" w:rsidP="00E66A50">
      <w:pPr>
        <w:pStyle w:val="Heading1"/>
      </w:pPr>
      <w:r w:rsidRPr="00CE0424">
        <w:t>Conclusion</w:t>
      </w:r>
    </w:p>
    <w:p w14:paraId="41CE814D" w14:textId="77777777" w:rsidR="00E66A50" w:rsidRDefault="00E66A50" w:rsidP="00E66A50">
      <w:pPr>
        <w:pStyle w:val="BodyText"/>
        <w:rPr>
          <w:b/>
          <w:bCs/>
        </w:rPr>
      </w:pPr>
      <w:r>
        <w:t>In the previous sections</w:t>
      </w:r>
      <w:r w:rsidRPr="00CE0424">
        <w:t xml:space="preserve"> we </w:t>
      </w:r>
      <w:r>
        <w:t>made the following observations</w:t>
      </w:r>
      <w:r w:rsidRPr="00CE0424">
        <w:t>:</w:t>
      </w:r>
      <w:r>
        <w:rPr>
          <w:b/>
          <w:bCs/>
        </w:rPr>
        <w:t xml:space="preserve"> </w:t>
      </w:r>
    </w:p>
    <w:p w14:paraId="391ED678" w14:textId="77777777" w:rsidR="0073728E" w:rsidRDefault="00E66A50">
      <w:pPr>
        <w:pStyle w:val="TableofFigures"/>
        <w:tabs>
          <w:tab w:val="right" w:leader="dot" w:pos="9629"/>
        </w:tabs>
        <w:rPr>
          <w:rFonts w:asciiTheme="minorHAnsi" w:eastAsiaTheme="minorEastAsia" w:hAnsiTheme="minorHAnsi" w:cstheme="minorBidi"/>
          <w:b w:val="0"/>
          <w:noProof/>
          <w:sz w:val="22"/>
          <w:szCs w:val="22"/>
          <w:lang w:eastAsia="en-GB"/>
        </w:rPr>
      </w:pPr>
      <w:r>
        <w:rPr>
          <w:bCs/>
        </w:rPr>
        <w:fldChar w:fldCharType="begin"/>
      </w:r>
      <w:r>
        <w:rPr>
          <w:bCs/>
        </w:rPr>
        <w:instrText xml:space="preserve"> TOC \f O \n \h \z \t "Observation" \c </w:instrText>
      </w:r>
      <w:r>
        <w:rPr>
          <w:bCs/>
        </w:rPr>
        <w:fldChar w:fldCharType="separate"/>
      </w:r>
      <w:hyperlink w:anchor="_Toc68182064" w:history="1">
        <w:r w:rsidR="0073728E" w:rsidRPr="003E2F7C">
          <w:rPr>
            <w:rStyle w:val="Hyperlink"/>
            <w:noProof/>
          </w:rPr>
          <w:t>Observation 1</w:t>
        </w:r>
        <w:r w:rsidR="0073728E">
          <w:rPr>
            <w:rFonts w:asciiTheme="minorHAnsi" w:eastAsiaTheme="minorEastAsia" w:hAnsiTheme="minorHAnsi" w:cstheme="minorBidi"/>
            <w:b w:val="0"/>
            <w:noProof/>
            <w:sz w:val="22"/>
            <w:szCs w:val="22"/>
            <w:lang w:eastAsia="en-GB"/>
          </w:rPr>
          <w:tab/>
        </w:r>
        <w:r w:rsidR="0073728E" w:rsidRPr="003E2F7C">
          <w:rPr>
            <w:rStyle w:val="Hyperlink"/>
            <w:noProof/>
          </w:rPr>
          <w:t>There is no need to introduce new slice information in SIB to indicate slice availability for a cell, this is already indicated by the TAI (TAC + PLMN id in SIB1).</w:t>
        </w:r>
      </w:hyperlink>
    </w:p>
    <w:p w14:paraId="6F1691B5" w14:textId="77777777" w:rsidR="0073728E" w:rsidRDefault="0073728E">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065" w:history="1">
        <w:r w:rsidRPr="003E2F7C">
          <w:rPr>
            <w:rStyle w:val="Hyperlink"/>
            <w:noProof/>
          </w:rPr>
          <w:t>Observation 2</w:t>
        </w:r>
        <w:r>
          <w:rPr>
            <w:rFonts w:asciiTheme="minorHAnsi" w:eastAsiaTheme="minorEastAsia" w:hAnsiTheme="minorHAnsi" w:cstheme="minorBidi"/>
            <w:b w:val="0"/>
            <w:noProof/>
            <w:sz w:val="22"/>
            <w:szCs w:val="22"/>
            <w:lang w:eastAsia="en-GB"/>
          </w:rPr>
          <w:tab/>
        </w:r>
        <w:r w:rsidRPr="003E2F7C">
          <w:rPr>
            <w:rStyle w:val="Hyperlink"/>
            <w:noProof/>
          </w:rPr>
          <w:t xml:space="preserve">Providing slice information in SIB per inter-frequency gives some advantages as compared to existing mechanisms based on network handover/re-direct and dedicated frequency priorities in </w:t>
        </w:r>
        <w:r w:rsidRPr="003E2F7C">
          <w:rPr>
            <w:rStyle w:val="Hyperlink"/>
            <w:i/>
            <w:iCs/>
            <w:noProof/>
          </w:rPr>
          <w:t>RRCRelease</w:t>
        </w:r>
        <w:r w:rsidRPr="003E2F7C">
          <w:rPr>
            <w:rStyle w:val="Hyperlink"/>
            <w:noProof/>
          </w:rPr>
          <w:t>.</w:t>
        </w:r>
      </w:hyperlink>
    </w:p>
    <w:p w14:paraId="2E8C4BF1" w14:textId="4FE0BDF8" w:rsidR="00E66A50" w:rsidRDefault="00E66A50" w:rsidP="00E66A50">
      <w:pPr>
        <w:pStyle w:val="BodyText"/>
      </w:pPr>
      <w:r>
        <w:fldChar w:fldCharType="end"/>
      </w:r>
      <w:r w:rsidRPr="00CE0424">
        <w:t xml:space="preserve">Based on the discussion in </w:t>
      </w:r>
      <w:r>
        <w:t xml:space="preserve">the previous </w:t>
      </w:r>
      <w:r w:rsidRPr="00CE0424">
        <w:t>section</w:t>
      </w:r>
      <w:r>
        <w:t>s</w:t>
      </w:r>
      <w:r w:rsidRPr="00CE0424">
        <w:t xml:space="preserve"> we propose the following:</w:t>
      </w:r>
    </w:p>
    <w:p w14:paraId="36A5DB43" w14:textId="77777777" w:rsidR="0073728E" w:rsidRDefault="00E66A50">
      <w:pPr>
        <w:pStyle w:val="TableofFigures"/>
        <w:tabs>
          <w:tab w:val="right" w:leader="dot" w:pos="9629"/>
        </w:tabs>
        <w:rPr>
          <w:rFonts w:asciiTheme="minorHAnsi" w:eastAsiaTheme="minorEastAsia" w:hAnsiTheme="minorHAnsi" w:cstheme="minorBidi"/>
          <w:b w:val="0"/>
          <w:noProof/>
          <w:sz w:val="22"/>
          <w:szCs w:val="22"/>
          <w:lang w:eastAsia="en-GB"/>
        </w:rPr>
      </w:pPr>
      <w:r>
        <w:rPr>
          <w:bCs/>
          <w:lang w:val="en-US"/>
        </w:rPr>
        <w:fldChar w:fldCharType="begin"/>
      </w:r>
      <w:r>
        <w:rPr>
          <w:bCs/>
          <w:lang w:val="en-US"/>
        </w:rPr>
        <w:instrText xml:space="preserve"> TOC \n \h \z \t "Proposal" \c </w:instrText>
      </w:r>
      <w:r>
        <w:rPr>
          <w:bCs/>
          <w:lang w:val="en-US"/>
        </w:rPr>
        <w:fldChar w:fldCharType="separate"/>
      </w:r>
      <w:hyperlink w:anchor="_Toc68182066" w:history="1">
        <w:r w:rsidR="0073728E" w:rsidRPr="0046301B">
          <w:rPr>
            <w:rStyle w:val="Hyperlink"/>
            <w:noProof/>
          </w:rPr>
          <w:t>Proposal 1</w:t>
        </w:r>
        <w:r w:rsidR="0073728E">
          <w:rPr>
            <w:rFonts w:asciiTheme="minorHAnsi" w:eastAsiaTheme="minorEastAsia" w:hAnsiTheme="minorHAnsi" w:cstheme="minorBidi"/>
            <w:b w:val="0"/>
            <w:noProof/>
            <w:sz w:val="22"/>
            <w:szCs w:val="22"/>
            <w:lang w:eastAsia="en-GB"/>
          </w:rPr>
          <w:tab/>
        </w:r>
        <w:r w:rsidR="0073728E" w:rsidRPr="0046301B">
          <w:rPr>
            <w:rStyle w:val="Hyperlink"/>
            <w:noProof/>
          </w:rPr>
          <w:t>RAN2 to discuss if solution outlined above can be used as baseline solution for this WI.</w:t>
        </w:r>
      </w:hyperlink>
    </w:p>
    <w:p w14:paraId="13D96372" w14:textId="77777777" w:rsidR="0073728E" w:rsidRDefault="0073728E">
      <w:pPr>
        <w:pStyle w:val="TableofFigures"/>
        <w:tabs>
          <w:tab w:val="right" w:leader="dot" w:pos="9629"/>
        </w:tabs>
        <w:rPr>
          <w:rFonts w:asciiTheme="minorHAnsi" w:eastAsiaTheme="minorEastAsia" w:hAnsiTheme="minorHAnsi" w:cstheme="minorBidi"/>
          <w:b w:val="0"/>
          <w:noProof/>
          <w:sz w:val="22"/>
          <w:szCs w:val="22"/>
          <w:lang w:eastAsia="en-GB"/>
        </w:rPr>
      </w:pPr>
      <w:hyperlink w:anchor="_Toc68182067" w:history="1">
        <w:r w:rsidRPr="0046301B">
          <w:rPr>
            <w:rStyle w:val="Hyperlink"/>
            <w:noProof/>
          </w:rPr>
          <w:t>Proposal 2</w:t>
        </w:r>
        <w:r>
          <w:rPr>
            <w:rFonts w:asciiTheme="minorHAnsi" w:eastAsiaTheme="minorEastAsia" w:hAnsiTheme="minorHAnsi" w:cstheme="minorBidi"/>
            <w:b w:val="0"/>
            <w:noProof/>
            <w:sz w:val="22"/>
            <w:szCs w:val="22"/>
            <w:lang w:eastAsia="en-GB"/>
          </w:rPr>
          <w:tab/>
        </w:r>
        <w:r w:rsidRPr="0046301B">
          <w:rPr>
            <w:rStyle w:val="Hyperlink"/>
            <w:noProof/>
          </w:rPr>
          <w:t>RAN2 to discuss further details on the solution and involve other groups when needed, e.g. on the content and format of “slice information” and “priority” in SIB Inter-frequency information, as well as in dedicated signalling (</w:t>
        </w:r>
        <w:r w:rsidRPr="0046301B">
          <w:rPr>
            <w:rStyle w:val="Hyperlink"/>
            <w:i/>
            <w:iCs/>
            <w:noProof/>
          </w:rPr>
          <w:t>RRCRelease</w:t>
        </w:r>
        <w:r w:rsidRPr="0046301B">
          <w:rPr>
            <w:rStyle w:val="Hyperlink"/>
            <w:noProof/>
          </w:rPr>
          <w:t>).</w:t>
        </w:r>
      </w:hyperlink>
    </w:p>
    <w:p w14:paraId="1E5BB853" w14:textId="15C8D88B" w:rsidR="00E66A50" w:rsidRPr="00CE0424" w:rsidRDefault="00E66A50" w:rsidP="00E66A50">
      <w:pPr>
        <w:pStyle w:val="BodyText"/>
      </w:pPr>
      <w:r>
        <w:rPr>
          <w:lang w:val="en-US"/>
        </w:rPr>
        <w:lastRenderedPageBreak/>
        <w:fldChar w:fldCharType="end"/>
      </w:r>
      <w:r w:rsidRPr="00CE0424">
        <w:t xml:space="preserve"> </w:t>
      </w:r>
    </w:p>
    <w:p w14:paraId="3FBB1747" w14:textId="77777777" w:rsidR="00E66A50" w:rsidRPr="00CE0424" w:rsidRDefault="00E66A50" w:rsidP="00E66A50"/>
    <w:p w14:paraId="0778D171" w14:textId="77777777" w:rsidR="00E66A50" w:rsidRPr="00CE0424" w:rsidRDefault="00E66A50" w:rsidP="00E66A50"/>
    <w:p w14:paraId="41079CF0" w14:textId="77777777" w:rsidR="00E66A50" w:rsidRPr="00CE0424" w:rsidRDefault="00E66A50" w:rsidP="00E66A50"/>
    <w:p w14:paraId="5C1C8890" w14:textId="77777777" w:rsidR="00E66A50" w:rsidRPr="00CE0424" w:rsidRDefault="00E66A50" w:rsidP="00E66A50"/>
    <w:p w14:paraId="4DAFF34C" w14:textId="77777777" w:rsidR="00E66A50" w:rsidRPr="00CE0424" w:rsidRDefault="00E66A50" w:rsidP="00E66A50"/>
    <w:p w14:paraId="72159588" w14:textId="77777777" w:rsidR="00E66A50" w:rsidRPr="00CE0424" w:rsidRDefault="00E66A50" w:rsidP="00E66A50">
      <w:pPr>
        <w:pStyle w:val="Heading1"/>
      </w:pPr>
      <w:r w:rsidRPr="00CE0424">
        <w:t>References</w:t>
      </w:r>
    </w:p>
    <w:p w14:paraId="411663F7" w14:textId="552814F3" w:rsidR="00E66A50" w:rsidRPr="00CE0424" w:rsidRDefault="009B5543" w:rsidP="00E66A50">
      <w:pPr>
        <w:pStyle w:val="Reference"/>
      </w:pPr>
      <w:r w:rsidRPr="009B5543">
        <w:t>New WID on enhancement of RAN Slicing for NR</w:t>
      </w:r>
      <w:r>
        <w:t xml:space="preserve">, </w:t>
      </w:r>
      <w:hyperlink r:id="rId11" w:history="1">
        <w:r w:rsidRPr="009B5543">
          <w:rPr>
            <w:rStyle w:val="Hyperlink"/>
          </w:rPr>
          <w:t>RP-210912</w:t>
        </w:r>
      </w:hyperlink>
    </w:p>
    <w:p w14:paraId="7C1F80D4" w14:textId="1F63E935" w:rsidR="00E66A50" w:rsidRDefault="008B4DCF" w:rsidP="008B4DCF">
      <w:pPr>
        <w:pStyle w:val="Reference"/>
        <w:numPr>
          <w:ilvl w:val="0"/>
          <w:numId w:val="0"/>
        </w:numPr>
        <w:ind w:left="567" w:hanging="567"/>
      </w:pPr>
      <w:r>
        <w:t>[2]</w:t>
      </w:r>
      <w:r>
        <w:tab/>
      </w:r>
      <w:hyperlink r:id="rId12" w:history="1">
        <w:r w:rsidR="009B5543" w:rsidRPr="00D41A2D">
          <w:rPr>
            <w:rStyle w:val="Hyperlink"/>
          </w:rPr>
          <w:t>TR 38.832</w:t>
        </w:r>
      </w:hyperlink>
      <w:r w:rsidR="009B5543">
        <w:t xml:space="preserve">, </w:t>
      </w:r>
      <w:r w:rsidR="009B5543" w:rsidRPr="009B5543">
        <w:t>Study on enhancement of Radio Access Network (RAN) slicing</w:t>
      </w:r>
      <w:r w:rsidR="009B5543">
        <w:t>, v1.0.0</w:t>
      </w:r>
    </w:p>
    <w:bookmarkEnd w:id="5"/>
    <w:p w14:paraId="67A2D00E" w14:textId="6C14A697" w:rsidR="00E66A50" w:rsidRDefault="00E66A50" w:rsidP="00E66A50">
      <w:pPr>
        <w:pStyle w:val="Proposal"/>
        <w:numPr>
          <w:ilvl w:val="0"/>
          <w:numId w:val="0"/>
        </w:numPr>
        <w:ind w:left="1701"/>
      </w:pPr>
    </w:p>
    <w:sectPr w:rsidR="00E66A50" w:rsidSect="008B4D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4288F" w14:textId="77777777" w:rsidR="00942359" w:rsidRDefault="00942359" w:rsidP="0035272D">
      <w:r>
        <w:separator/>
      </w:r>
    </w:p>
  </w:endnote>
  <w:endnote w:type="continuationSeparator" w:id="0">
    <w:p w14:paraId="5A8E8A50" w14:textId="77777777" w:rsidR="00942359" w:rsidRDefault="00942359" w:rsidP="0035272D">
      <w:r>
        <w:continuationSeparator/>
      </w:r>
    </w:p>
  </w:endnote>
  <w:endnote w:type="continuationNotice" w:id="1">
    <w:p w14:paraId="6FF07A23" w14:textId="77777777" w:rsidR="00942359" w:rsidRDefault="00942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3F663" w14:textId="77777777" w:rsidR="00942359" w:rsidRDefault="00942359" w:rsidP="0035272D">
      <w:r>
        <w:separator/>
      </w:r>
    </w:p>
  </w:footnote>
  <w:footnote w:type="continuationSeparator" w:id="0">
    <w:p w14:paraId="36E0E3B5" w14:textId="77777777" w:rsidR="00942359" w:rsidRDefault="00942359" w:rsidP="0035272D">
      <w:r>
        <w:continuationSeparator/>
      </w:r>
    </w:p>
  </w:footnote>
  <w:footnote w:type="continuationNotice" w:id="1">
    <w:p w14:paraId="5EEB7561" w14:textId="77777777" w:rsidR="00942359" w:rsidRDefault="009423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6AEC1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6AC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0657A8"/>
    <w:multiLevelType w:val="hybridMultilevel"/>
    <w:tmpl w:val="DCFE98F2"/>
    <w:lvl w:ilvl="0" w:tplc="12C6866C">
      <w:start w:val="2"/>
      <w:numFmt w:val="bullet"/>
      <w:pStyle w:val="ListParagraph"/>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1A6C75"/>
    <w:multiLevelType w:val="hybridMultilevel"/>
    <w:tmpl w:val="49C0A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37FEA"/>
    <w:multiLevelType w:val="hybridMultilevel"/>
    <w:tmpl w:val="F3E4F97C"/>
    <w:lvl w:ilvl="0" w:tplc="D9A6759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913A56"/>
    <w:multiLevelType w:val="hybridMultilevel"/>
    <w:tmpl w:val="514A14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DCD013B"/>
    <w:multiLevelType w:val="hybridMultilevel"/>
    <w:tmpl w:val="F3AE0BF0"/>
    <w:lvl w:ilvl="0" w:tplc="DB3C207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14"/>
  </w:num>
  <w:num w:numId="4">
    <w:abstractNumId w:val="15"/>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6"/>
  </w:num>
  <w:num w:numId="21">
    <w:abstractNumId w:val="12"/>
  </w:num>
  <w:num w:numId="22">
    <w:abstractNumId w:val="25"/>
  </w:num>
  <w:num w:numId="23">
    <w:abstractNumId w:val="24"/>
  </w:num>
  <w:num w:numId="24">
    <w:abstractNumId w:val="16"/>
  </w:num>
  <w:num w:numId="25">
    <w:abstractNumId w:val="27"/>
  </w:num>
  <w:num w:numId="26">
    <w:abstractNumId w:val="13"/>
  </w:num>
  <w:num w:numId="27">
    <w:abstractNumId w:val="5"/>
  </w:num>
  <w:num w:numId="28">
    <w:abstractNumId w:val="3"/>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69E"/>
    <w:rsid w:val="000006E1"/>
    <w:rsid w:val="00002A37"/>
    <w:rsid w:val="0000564C"/>
    <w:rsid w:val="00006446"/>
    <w:rsid w:val="00006896"/>
    <w:rsid w:val="00007CDC"/>
    <w:rsid w:val="00010C76"/>
    <w:rsid w:val="00011B28"/>
    <w:rsid w:val="00015D15"/>
    <w:rsid w:val="00015F0A"/>
    <w:rsid w:val="0002564D"/>
    <w:rsid w:val="00025ECA"/>
    <w:rsid w:val="000325B8"/>
    <w:rsid w:val="00034C15"/>
    <w:rsid w:val="00036BA1"/>
    <w:rsid w:val="000422E2"/>
    <w:rsid w:val="00042F22"/>
    <w:rsid w:val="000440D4"/>
    <w:rsid w:val="000444EF"/>
    <w:rsid w:val="00052A07"/>
    <w:rsid w:val="000534E3"/>
    <w:rsid w:val="0005606A"/>
    <w:rsid w:val="00057117"/>
    <w:rsid w:val="000616E7"/>
    <w:rsid w:val="0006487E"/>
    <w:rsid w:val="00065E1A"/>
    <w:rsid w:val="00077E5F"/>
    <w:rsid w:val="0008036A"/>
    <w:rsid w:val="00081AE6"/>
    <w:rsid w:val="00083A45"/>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517"/>
    <w:rsid w:val="000F6DF3"/>
    <w:rsid w:val="001005FF"/>
    <w:rsid w:val="001062FB"/>
    <w:rsid w:val="001063E6"/>
    <w:rsid w:val="00113CF4"/>
    <w:rsid w:val="001153EA"/>
    <w:rsid w:val="00115643"/>
    <w:rsid w:val="00116765"/>
    <w:rsid w:val="001219F5"/>
    <w:rsid w:val="00121A20"/>
    <w:rsid w:val="0012377F"/>
    <w:rsid w:val="00124314"/>
    <w:rsid w:val="0012556F"/>
    <w:rsid w:val="00126B4A"/>
    <w:rsid w:val="00132FD0"/>
    <w:rsid w:val="001344C0"/>
    <w:rsid w:val="001346FA"/>
    <w:rsid w:val="00135252"/>
    <w:rsid w:val="00137AB5"/>
    <w:rsid w:val="00137F0B"/>
    <w:rsid w:val="00151E23"/>
    <w:rsid w:val="001526E0"/>
    <w:rsid w:val="00152B80"/>
    <w:rsid w:val="001551B5"/>
    <w:rsid w:val="001659C1"/>
    <w:rsid w:val="00173A8E"/>
    <w:rsid w:val="0017502C"/>
    <w:rsid w:val="0018143F"/>
    <w:rsid w:val="00181FF8"/>
    <w:rsid w:val="00190AC1"/>
    <w:rsid w:val="00192371"/>
    <w:rsid w:val="0019341A"/>
    <w:rsid w:val="00196F01"/>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1A60"/>
    <w:rsid w:val="001F3916"/>
    <w:rsid w:val="001F5139"/>
    <w:rsid w:val="001F54C5"/>
    <w:rsid w:val="001F5693"/>
    <w:rsid w:val="001F662C"/>
    <w:rsid w:val="001F7074"/>
    <w:rsid w:val="00200490"/>
    <w:rsid w:val="00201F3A"/>
    <w:rsid w:val="00203F96"/>
    <w:rsid w:val="00206011"/>
    <w:rsid w:val="002069B2"/>
    <w:rsid w:val="00207FA3"/>
    <w:rsid w:val="00214DA8"/>
    <w:rsid w:val="00215423"/>
    <w:rsid w:val="002158FA"/>
    <w:rsid w:val="00217BC8"/>
    <w:rsid w:val="00220600"/>
    <w:rsid w:val="002224DB"/>
    <w:rsid w:val="00223FCB"/>
    <w:rsid w:val="002252C3"/>
    <w:rsid w:val="00225C54"/>
    <w:rsid w:val="00230765"/>
    <w:rsid w:val="00230D18"/>
    <w:rsid w:val="002319E4"/>
    <w:rsid w:val="00235632"/>
    <w:rsid w:val="00235872"/>
    <w:rsid w:val="00241559"/>
    <w:rsid w:val="002435B3"/>
    <w:rsid w:val="00243DBB"/>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C712D"/>
    <w:rsid w:val="002D071A"/>
    <w:rsid w:val="002D34B2"/>
    <w:rsid w:val="002D48B0"/>
    <w:rsid w:val="002D5B37"/>
    <w:rsid w:val="002D7637"/>
    <w:rsid w:val="002E17F2"/>
    <w:rsid w:val="002E7CAE"/>
    <w:rsid w:val="002F2771"/>
    <w:rsid w:val="002F37A9"/>
    <w:rsid w:val="002F7235"/>
    <w:rsid w:val="00301CE6"/>
    <w:rsid w:val="0030256B"/>
    <w:rsid w:val="0030501F"/>
    <w:rsid w:val="00307BA1"/>
    <w:rsid w:val="00310C6B"/>
    <w:rsid w:val="00311702"/>
    <w:rsid w:val="00311E82"/>
    <w:rsid w:val="00313FD6"/>
    <w:rsid w:val="003143BD"/>
    <w:rsid w:val="00315363"/>
    <w:rsid w:val="003203ED"/>
    <w:rsid w:val="00322C9F"/>
    <w:rsid w:val="00324D23"/>
    <w:rsid w:val="00331751"/>
    <w:rsid w:val="00331F3F"/>
    <w:rsid w:val="00334579"/>
    <w:rsid w:val="00335858"/>
    <w:rsid w:val="00336BDA"/>
    <w:rsid w:val="00342BD7"/>
    <w:rsid w:val="00346DB5"/>
    <w:rsid w:val="003477B1"/>
    <w:rsid w:val="0035272D"/>
    <w:rsid w:val="00354DF5"/>
    <w:rsid w:val="00357380"/>
    <w:rsid w:val="00357838"/>
    <w:rsid w:val="003602D9"/>
    <w:rsid w:val="003604CE"/>
    <w:rsid w:val="00370E47"/>
    <w:rsid w:val="003742AC"/>
    <w:rsid w:val="00377CE1"/>
    <w:rsid w:val="00385BF0"/>
    <w:rsid w:val="00385EC7"/>
    <w:rsid w:val="003939FF"/>
    <w:rsid w:val="003A2223"/>
    <w:rsid w:val="003A2A0F"/>
    <w:rsid w:val="003A45A1"/>
    <w:rsid w:val="003A5B0A"/>
    <w:rsid w:val="003A6BAC"/>
    <w:rsid w:val="003A70A4"/>
    <w:rsid w:val="003A7EF3"/>
    <w:rsid w:val="003B159C"/>
    <w:rsid w:val="003B369F"/>
    <w:rsid w:val="003B36A3"/>
    <w:rsid w:val="003B4590"/>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80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6FF7"/>
    <w:rsid w:val="004D36B1"/>
    <w:rsid w:val="004D4CDB"/>
    <w:rsid w:val="004D7EBD"/>
    <w:rsid w:val="004E2680"/>
    <w:rsid w:val="004E28F9"/>
    <w:rsid w:val="004E462E"/>
    <w:rsid w:val="004E4FF0"/>
    <w:rsid w:val="004E56DC"/>
    <w:rsid w:val="004E76F4"/>
    <w:rsid w:val="004F0B4E"/>
    <w:rsid w:val="004F0B6C"/>
    <w:rsid w:val="004F2078"/>
    <w:rsid w:val="004F4DA3"/>
    <w:rsid w:val="00506557"/>
    <w:rsid w:val="0050677A"/>
    <w:rsid w:val="005108D8"/>
    <w:rsid w:val="005116F9"/>
    <w:rsid w:val="005153A7"/>
    <w:rsid w:val="005219CF"/>
    <w:rsid w:val="00526656"/>
    <w:rsid w:val="005322FB"/>
    <w:rsid w:val="00534B59"/>
    <w:rsid w:val="00536759"/>
    <w:rsid w:val="00537C62"/>
    <w:rsid w:val="0054559D"/>
    <w:rsid w:val="00546970"/>
    <w:rsid w:val="00554E19"/>
    <w:rsid w:val="00557148"/>
    <w:rsid w:val="0056121F"/>
    <w:rsid w:val="005640C9"/>
    <w:rsid w:val="00572505"/>
    <w:rsid w:val="00582809"/>
    <w:rsid w:val="0058798C"/>
    <w:rsid w:val="005900FA"/>
    <w:rsid w:val="005935A4"/>
    <w:rsid w:val="005948C2"/>
    <w:rsid w:val="00594F3F"/>
    <w:rsid w:val="00595DCA"/>
    <w:rsid w:val="0059779B"/>
    <w:rsid w:val="005A209A"/>
    <w:rsid w:val="005A662D"/>
    <w:rsid w:val="005B1409"/>
    <w:rsid w:val="005B35D7"/>
    <w:rsid w:val="005B392A"/>
    <w:rsid w:val="005B3AA3"/>
    <w:rsid w:val="005B6F83"/>
    <w:rsid w:val="005C74F2"/>
    <w:rsid w:val="005C74FB"/>
    <w:rsid w:val="005D1602"/>
    <w:rsid w:val="005E17C0"/>
    <w:rsid w:val="005E385F"/>
    <w:rsid w:val="005E408A"/>
    <w:rsid w:val="005E5B81"/>
    <w:rsid w:val="005F2CB1"/>
    <w:rsid w:val="005F3025"/>
    <w:rsid w:val="005F618C"/>
    <w:rsid w:val="005F70BD"/>
    <w:rsid w:val="0060283C"/>
    <w:rsid w:val="00604F14"/>
    <w:rsid w:val="006051FD"/>
    <w:rsid w:val="00607C9B"/>
    <w:rsid w:val="00611B83"/>
    <w:rsid w:val="00613257"/>
    <w:rsid w:val="00620A71"/>
    <w:rsid w:val="00620D80"/>
    <w:rsid w:val="0062157C"/>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92"/>
    <w:rsid w:val="00670922"/>
    <w:rsid w:val="00670BE1"/>
    <w:rsid w:val="0067218F"/>
    <w:rsid w:val="006741F2"/>
    <w:rsid w:val="00674CC3"/>
    <w:rsid w:val="00675C72"/>
    <w:rsid w:val="006771F9"/>
    <w:rsid w:val="006776D7"/>
    <w:rsid w:val="00681003"/>
    <w:rsid w:val="006817C9"/>
    <w:rsid w:val="00683ECE"/>
    <w:rsid w:val="00691314"/>
    <w:rsid w:val="00694E81"/>
    <w:rsid w:val="00695FC2"/>
    <w:rsid w:val="00696949"/>
    <w:rsid w:val="00697052"/>
    <w:rsid w:val="006A4143"/>
    <w:rsid w:val="006A46FB"/>
    <w:rsid w:val="006A5E28"/>
    <w:rsid w:val="006A697B"/>
    <w:rsid w:val="006A7AFF"/>
    <w:rsid w:val="006B0E78"/>
    <w:rsid w:val="006B1816"/>
    <w:rsid w:val="006B2099"/>
    <w:rsid w:val="006B50CF"/>
    <w:rsid w:val="006B55E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2990"/>
    <w:rsid w:val="007148D3"/>
    <w:rsid w:val="00715B9A"/>
    <w:rsid w:val="007257D0"/>
    <w:rsid w:val="00726EA6"/>
    <w:rsid w:val="00727208"/>
    <w:rsid w:val="00727680"/>
    <w:rsid w:val="007348B1"/>
    <w:rsid w:val="007362A6"/>
    <w:rsid w:val="00736D7D"/>
    <w:rsid w:val="0073728E"/>
    <w:rsid w:val="00740E58"/>
    <w:rsid w:val="007445A0"/>
    <w:rsid w:val="0074524B"/>
    <w:rsid w:val="00747D8B"/>
    <w:rsid w:val="00751228"/>
    <w:rsid w:val="007571E1"/>
    <w:rsid w:val="00757849"/>
    <w:rsid w:val="00757A16"/>
    <w:rsid w:val="007604B2"/>
    <w:rsid w:val="00765281"/>
    <w:rsid w:val="00766BAD"/>
    <w:rsid w:val="00767E2C"/>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52B"/>
    <w:rsid w:val="007D1DCC"/>
    <w:rsid w:val="007D5901"/>
    <w:rsid w:val="007D7526"/>
    <w:rsid w:val="007E4610"/>
    <w:rsid w:val="007E4715"/>
    <w:rsid w:val="007E4F49"/>
    <w:rsid w:val="007E505B"/>
    <w:rsid w:val="007E7091"/>
    <w:rsid w:val="00803FAE"/>
    <w:rsid w:val="0080605F"/>
    <w:rsid w:val="00807786"/>
    <w:rsid w:val="008105A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DC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08A"/>
    <w:rsid w:val="00910B7D"/>
    <w:rsid w:val="00911DFB"/>
    <w:rsid w:val="009139D9"/>
    <w:rsid w:val="00914AD8"/>
    <w:rsid w:val="00916079"/>
    <w:rsid w:val="00917CE9"/>
    <w:rsid w:val="00920BF2"/>
    <w:rsid w:val="00922010"/>
    <w:rsid w:val="00931BD9"/>
    <w:rsid w:val="009368F3"/>
    <w:rsid w:val="00941636"/>
    <w:rsid w:val="00942359"/>
    <w:rsid w:val="00943742"/>
    <w:rsid w:val="00945C05"/>
    <w:rsid w:val="00946945"/>
    <w:rsid w:val="00947713"/>
    <w:rsid w:val="00950DE7"/>
    <w:rsid w:val="00953920"/>
    <w:rsid w:val="00953D47"/>
    <w:rsid w:val="0095681E"/>
    <w:rsid w:val="009572D4"/>
    <w:rsid w:val="00961921"/>
    <w:rsid w:val="0096430A"/>
    <w:rsid w:val="0096554B"/>
    <w:rsid w:val="0096584A"/>
    <w:rsid w:val="00967396"/>
    <w:rsid w:val="00971F08"/>
    <w:rsid w:val="0097603D"/>
    <w:rsid w:val="00976949"/>
    <w:rsid w:val="00980477"/>
    <w:rsid w:val="00985253"/>
    <w:rsid w:val="009853B3"/>
    <w:rsid w:val="00990630"/>
    <w:rsid w:val="00991761"/>
    <w:rsid w:val="00991FFD"/>
    <w:rsid w:val="00994DCA"/>
    <w:rsid w:val="009960EC"/>
    <w:rsid w:val="009970DD"/>
    <w:rsid w:val="009A0FBA"/>
    <w:rsid w:val="009A1601"/>
    <w:rsid w:val="009A3BB6"/>
    <w:rsid w:val="009A462D"/>
    <w:rsid w:val="009A5CBA"/>
    <w:rsid w:val="009A773B"/>
    <w:rsid w:val="009B139F"/>
    <w:rsid w:val="009B1F30"/>
    <w:rsid w:val="009B26F1"/>
    <w:rsid w:val="009B3AC2"/>
    <w:rsid w:val="009B4DF4"/>
    <w:rsid w:val="009B5543"/>
    <w:rsid w:val="009B564E"/>
    <w:rsid w:val="009B7E87"/>
    <w:rsid w:val="009C0169"/>
    <w:rsid w:val="009C1F8D"/>
    <w:rsid w:val="009C403E"/>
    <w:rsid w:val="009D4FF0"/>
    <w:rsid w:val="009D703C"/>
    <w:rsid w:val="009D718F"/>
    <w:rsid w:val="009E068F"/>
    <w:rsid w:val="009E14E0"/>
    <w:rsid w:val="009E35DB"/>
    <w:rsid w:val="009E47A3"/>
    <w:rsid w:val="009E6DF0"/>
    <w:rsid w:val="009F0460"/>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797"/>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0FB2"/>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D34"/>
    <w:rsid w:val="00AF1C5D"/>
    <w:rsid w:val="00AF42D7"/>
    <w:rsid w:val="00AF42E5"/>
    <w:rsid w:val="00B006FE"/>
    <w:rsid w:val="00B007CB"/>
    <w:rsid w:val="00B02AA9"/>
    <w:rsid w:val="00B02FA3"/>
    <w:rsid w:val="00B05084"/>
    <w:rsid w:val="00B0648F"/>
    <w:rsid w:val="00B157F9"/>
    <w:rsid w:val="00B20256"/>
    <w:rsid w:val="00B20D09"/>
    <w:rsid w:val="00B2763F"/>
    <w:rsid w:val="00B27AAC"/>
    <w:rsid w:val="00B30929"/>
    <w:rsid w:val="00B372AA"/>
    <w:rsid w:val="00B40445"/>
    <w:rsid w:val="00B409E0"/>
    <w:rsid w:val="00B41888"/>
    <w:rsid w:val="00B45A52"/>
    <w:rsid w:val="00B46175"/>
    <w:rsid w:val="00B548B7"/>
    <w:rsid w:val="00B57F26"/>
    <w:rsid w:val="00B664C7"/>
    <w:rsid w:val="00B739F6"/>
    <w:rsid w:val="00B81A6C"/>
    <w:rsid w:val="00B85DE5"/>
    <w:rsid w:val="00B90F73"/>
    <w:rsid w:val="00B93B59"/>
    <w:rsid w:val="00B9406A"/>
    <w:rsid w:val="00BA2280"/>
    <w:rsid w:val="00BA2A08"/>
    <w:rsid w:val="00BA56D2"/>
    <w:rsid w:val="00BA76E0"/>
    <w:rsid w:val="00BB126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ABA"/>
    <w:rsid w:val="00C268E6"/>
    <w:rsid w:val="00C279B5"/>
    <w:rsid w:val="00C27C45"/>
    <w:rsid w:val="00C33542"/>
    <w:rsid w:val="00C3719D"/>
    <w:rsid w:val="00C37CB2"/>
    <w:rsid w:val="00C473A5"/>
    <w:rsid w:val="00C5269E"/>
    <w:rsid w:val="00C54995"/>
    <w:rsid w:val="00C54D41"/>
    <w:rsid w:val="00C60783"/>
    <w:rsid w:val="00C64672"/>
    <w:rsid w:val="00C705AA"/>
    <w:rsid w:val="00C70697"/>
    <w:rsid w:val="00C72093"/>
    <w:rsid w:val="00C72EF4"/>
    <w:rsid w:val="00C744FE"/>
    <w:rsid w:val="00C75D2F"/>
    <w:rsid w:val="00C767BE"/>
    <w:rsid w:val="00C76E3C"/>
    <w:rsid w:val="00C80101"/>
    <w:rsid w:val="00C81568"/>
    <w:rsid w:val="00C9027A"/>
    <w:rsid w:val="00C9068E"/>
    <w:rsid w:val="00C93814"/>
    <w:rsid w:val="00C93C4B"/>
    <w:rsid w:val="00C944AB"/>
    <w:rsid w:val="00C95B40"/>
    <w:rsid w:val="00CA1ED8"/>
    <w:rsid w:val="00CA5D4C"/>
    <w:rsid w:val="00CA5F3A"/>
    <w:rsid w:val="00CB1F63"/>
    <w:rsid w:val="00CB7170"/>
    <w:rsid w:val="00CC040E"/>
    <w:rsid w:val="00CC111F"/>
    <w:rsid w:val="00CC1928"/>
    <w:rsid w:val="00CC2011"/>
    <w:rsid w:val="00CC3EA0"/>
    <w:rsid w:val="00CC7B45"/>
    <w:rsid w:val="00CD1188"/>
    <w:rsid w:val="00CD2ED1"/>
    <w:rsid w:val="00CD337B"/>
    <w:rsid w:val="00CD441F"/>
    <w:rsid w:val="00CD4E62"/>
    <w:rsid w:val="00CE0424"/>
    <w:rsid w:val="00CE4375"/>
    <w:rsid w:val="00CE7561"/>
    <w:rsid w:val="00CF1354"/>
    <w:rsid w:val="00CF3B1F"/>
    <w:rsid w:val="00CF3BF6"/>
    <w:rsid w:val="00CF625B"/>
    <w:rsid w:val="00CF687E"/>
    <w:rsid w:val="00D00623"/>
    <w:rsid w:val="00D0349B"/>
    <w:rsid w:val="00D10249"/>
    <w:rsid w:val="00D115C3"/>
    <w:rsid w:val="00D11897"/>
    <w:rsid w:val="00D13135"/>
    <w:rsid w:val="00D13E4E"/>
    <w:rsid w:val="00D1610E"/>
    <w:rsid w:val="00D239A7"/>
    <w:rsid w:val="00D23F47"/>
    <w:rsid w:val="00D31716"/>
    <w:rsid w:val="00D36E71"/>
    <w:rsid w:val="00D37D87"/>
    <w:rsid w:val="00D40B33"/>
    <w:rsid w:val="00D41A2D"/>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2D36"/>
    <w:rsid w:val="00DC53EF"/>
    <w:rsid w:val="00DC747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A50"/>
    <w:rsid w:val="00E67C51"/>
    <w:rsid w:val="00E72EFC"/>
    <w:rsid w:val="00E758EC"/>
    <w:rsid w:val="00E8234C"/>
    <w:rsid w:val="00E83AA9"/>
    <w:rsid w:val="00E85928"/>
    <w:rsid w:val="00E87822"/>
    <w:rsid w:val="00E90395"/>
    <w:rsid w:val="00E90E49"/>
    <w:rsid w:val="00E917F9"/>
    <w:rsid w:val="00E9291C"/>
    <w:rsid w:val="00E93FFE"/>
    <w:rsid w:val="00E94F8A"/>
    <w:rsid w:val="00E9604D"/>
    <w:rsid w:val="00EA7A41"/>
    <w:rsid w:val="00EB077B"/>
    <w:rsid w:val="00EB4EA2"/>
    <w:rsid w:val="00EC0424"/>
    <w:rsid w:val="00EC24D5"/>
    <w:rsid w:val="00EC27C6"/>
    <w:rsid w:val="00EC4207"/>
    <w:rsid w:val="00EC5653"/>
    <w:rsid w:val="00EC7130"/>
    <w:rsid w:val="00EC71CE"/>
    <w:rsid w:val="00ED1006"/>
    <w:rsid w:val="00EF18FE"/>
    <w:rsid w:val="00EF5787"/>
    <w:rsid w:val="00EF60D0"/>
    <w:rsid w:val="00F04CD5"/>
    <w:rsid w:val="00F0528D"/>
    <w:rsid w:val="00F06C67"/>
    <w:rsid w:val="00F06DFD"/>
    <w:rsid w:val="00F071D1"/>
    <w:rsid w:val="00F07533"/>
    <w:rsid w:val="00F10629"/>
    <w:rsid w:val="00F15FA5"/>
    <w:rsid w:val="00F2011B"/>
    <w:rsid w:val="00F209B7"/>
    <w:rsid w:val="00F20F5C"/>
    <w:rsid w:val="00F2376F"/>
    <w:rsid w:val="00F243D8"/>
    <w:rsid w:val="00F30828"/>
    <w:rsid w:val="00F313D6"/>
    <w:rsid w:val="00F40F0C"/>
    <w:rsid w:val="00F46FFB"/>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E99"/>
    <w:rsid w:val="00F90F8D"/>
    <w:rsid w:val="00F92782"/>
    <w:rsid w:val="00F93AA9"/>
    <w:rsid w:val="00F96985"/>
    <w:rsid w:val="00F97838"/>
    <w:rsid w:val="00FA2904"/>
    <w:rsid w:val="00FA2BB3"/>
    <w:rsid w:val="00FB1EFB"/>
    <w:rsid w:val="00FB4C80"/>
    <w:rsid w:val="00FB6A6A"/>
    <w:rsid w:val="00FC7429"/>
    <w:rsid w:val="00FD07F6"/>
    <w:rsid w:val="00FD1EC8"/>
    <w:rsid w:val="00FD3D90"/>
    <w:rsid w:val="00FD47ED"/>
    <w:rsid w:val="00FD5468"/>
    <w:rsid w:val="00FD74DB"/>
    <w:rsid w:val="00FD7660"/>
    <w:rsid w:val="00FE0655"/>
    <w:rsid w:val="00FE2365"/>
    <w:rsid w:val="00FE37D7"/>
    <w:rsid w:val="00FE4C7B"/>
    <w:rsid w:val="00FE7336"/>
    <w:rsid w:val="00FE787C"/>
    <w:rsid w:val="00FF02D0"/>
    <w:rsid w:val="00FF421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E7D27"/>
  <w15:chartTrackingRefBased/>
  <w15:docId w15:val="{55B7F5CA-E319-4081-B7C8-2386450B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72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54DF5"/>
    <w:pPr>
      <w:numPr>
        <w:numId w:val="27"/>
      </w:numPr>
      <w:spacing w:after="0"/>
    </w:pPr>
    <w:rPr>
      <w:rFonts w:eastAsia="Calibri" w:cs="Arial"/>
      <w:lang w:val="x-none" w:eastAsia="en-US"/>
    </w:rPr>
  </w:style>
  <w:style w:type="character" w:customStyle="1" w:styleId="ListParagraphChar">
    <w:name w:val="List Paragraph Char"/>
    <w:link w:val="ListParagraph"/>
    <w:uiPriority w:val="34"/>
    <w:locked/>
    <w:rsid w:val="00354DF5"/>
    <w:rPr>
      <w:rFonts w:ascii="Arial" w:eastAsia="Calibri" w:hAnsi="Arial" w:cs="Arial"/>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35272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TALChar">
    <w:name w:val="TAL Char"/>
    <w:rsid w:val="00CD4E62"/>
    <w:rPr>
      <w:rFonts w:ascii="Arial" w:hAnsi="Arial"/>
      <w:sz w:val="18"/>
      <w:lang w:val="en-GB"/>
    </w:rPr>
  </w:style>
  <w:style w:type="character" w:customStyle="1" w:styleId="TACChar">
    <w:name w:val="TAC Char"/>
    <w:link w:val="TAC"/>
    <w:locked/>
    <w:rsid w:val="00CD4E62"/>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435385">
      <w:bodyDiv w:val="1"/>
      <w:marLeft w:val="0"/>
      <w:marRight w:val="0"/>
      <w:marTop w:val="0"/>
      <w:marBottom w:val="0"/>
      <w:divBdr>
        <w:top w:val="none" w:sz="0" w:space="0" w:color="auto"/>
        <w:left w:val="none" w:sz="0" w:space="0" w:color="auto"/>
        <w:bottom w:val="none" w:sz="0" w:space="0" w:color="auto"/>
        <w:right w:val="none" w:sz="0" w:space="0" w:color="auto"/>
      </w:divBdr>
      <w:divsChild>
        <w:div w:id="1017582831">
          <w:marLeft w:val="0"/>
          <w:marRight w:val="0"/>
          <w:marTop w:val="0"/>
          <w:marBottom w:val="0"/>
          <w:divBdr>
            <w:top w:val="none" w:sz="0" w:space="0" w:color="auto"/>
            <w:left w:val="none" w:sz="0" w:space="0" w:color="auto"/>
            <w:bottom w:val="none" w:sz="0" w:space="0" w:color="auto"/>
            <w:right w:val="none" w:sz="0" w:space="0" w:color="auto"/>
          </w:divBdr>
          <w:divsChild>
            <w:div w:id="1423257138">
              <w:marLeft w:val="0"/>
              <w:marRight w:val="0"/>
              <w:marTop w:val="0"/>
              <w:marBottom w:val="0"/>
              <w:divBdr>
                <w:top w:val="none" w:sz="0" w:space="0" w:color="auto"/>
                <w:left w:val="none" w:sz="0" w:space="0" w:color="auto"/>
                <w:bottom w:val="none" w:sz="0" w:space="0" w:color="auto"/>
                <w:right w:val="none" w:sz="0" w:space="0" w:color="auto"/>
              </w:divBdr>
            </w:div>
            <w:div w:id="1556311190">
              <w:marLeft w:val="0"/>
              <w:marRight w:val="0"/>
              <w:marTop w:val="0"/>
              <w:marBottom w:val="0"/>
              <w:divBdr>
                <w:top w:val="none" w:sz="0" w:space="0" w:color="auto"/>
                <w:left w:val="none" w:sz="0" w:space="0" w:color="auto"/>
                <w:bottom w:val="none" w:sz="0" w:space="0" w:color="auto"/>
                <w:right w:val="none" w:sz="0" w:space="0" w:color="auto"/>
              </w:divBdr>
            </w:div>
            <w:div w:id="15933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4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3gpp.org/Specs/archive/38_series/38.832/38832-1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789B46F-F1E6-4543-B961-A98E6DE3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purl.org/dc/dcmitype/"/>
    <ds:schemaRef ds:uri="http://purl.org/dc/terms/"/>
    <ds:schemaRef ds:uri="http://purl.org/dc/elements/1.1/"/>
    <ds:schemaRef ds:uri="9b239327-9e80-40e4-b1b7-4394fed77a33"/>
    <ds:schemaRef ds:uri="http://schemas.microsoft.com/sharepoint/v3"/>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3</Pages>
  <Words>1035</Words>
  <Characters>5808</Characters>
  <Application>Microsoft Office Word</Application>
  <DocSecurity>0</DocSecurity>
  <Lines>118</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Håkan</cp:lastModifiedBy>
  <cp:revision>4</cp:revision>
  <cp:lastPrinted>2008-01-31T07:09:00Z</cp:lastPrinted>
  <dcterms:created xsi:type="dcterms:W3CDTF">2021-04-01T13:05:00Z</dcterms:created>
  <dcterms:modified xsi:type="dcterms:W3CDTF">2021-04-01T13:08:00Z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